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C6B19" w14:textId="77777777" w:rsidR="009707F2" w:rsidRPr="009707F2" w:rsidRDefault="009707F2" w:rsidP="009707F2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Thomas SWYNFORD</w:t>
      </w:r>
      <w:r>
        <w:rPr>
          <w:color w:val="000000"/>
        </w:rPr>
        <w:t xml:space="preserve">       </w:t>
      </w:r>
      <w:r w:rsidRPr="009707F2">
        <w:rPr>
          <w:rStyle w:val="Hyperlink"/>
          <w:u w:val="none"/>
        </w:rPr>
        <w:t>(fl.1415)</w:t>
      </w:r>
    </w:p>
    <w:p w14:paraId="142578F9" w14:textId="77777777" w:rsidR="009707F2" w:rsidRPr="009707F2" w:rsidRDefault="009707F2" w:rsidP="009707F2">
      <w:pPr>
        <w:pStyle w:val="NoSpacing"/>
        <w:jc w:val="both"/>
        <w:rPr>
          <w:color w:val="000000"/>
        </w:rPr>
      </w:pPr>
      <w:r w:rsidRPr="009707F2">
        <w:rPr>
          <w:rStyle w:val="Hyperlink"/>
          <w:u w:val="none"/>
        </w:rPr>
        <w:t>Man-at-arms.</w:t>
      </w:r>
    </w:p>
    <w:p w14:paraId="7C9EA898" w14:textId="77777777" w:rsidR="009707F2" w:rsidRDefault="009707F2" w:rsidP="009707F2">
      <w:pPr>
        <w:pStyle w:val="NoSpacing"/>
        <w:jc w:val="both"/>
        <w:rPr>
          <w:color w:val="000000"/>
        </w:rPr>
      </w:pPr>
    </w:p>
    <w:p w14:paraId="6DB6BBA3" w14:textId="77777777" w:rsidR="009707F2" w:rsidRDefault="009707F2" w:rsidP="009707F2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16495620" w14:textId="77777777" w:rsidR="009707F2" w:rsidRDefault="009707F2" w:rsidP="009707F2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1679D17C" w14:textId="77777777" w:rsidR="009707F2" w:rsidRDefault="009707F2" w:rsidP="009707F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5A663CF0" w14:textId="77777777" w:rsidR="009707F2" w:rsidRDefault="009707F2" w:rsidP="009707F2">
      <w:pPr>
        <w:pStyle w:val="NoSpacing"/>
        <w:jc w:val="both"/>
        <w:rPr>
          <w:color w:val="000000"/>
        </w:rPr>
      </w:pPr>
    </w:p>
    <w:p w14:paraId="1F3CBA8D" w14:textId="77777777" w:rsidR="009707F2" w:rsidRDefault="009707F2" w:rsidP="009707F2">
      <w:pPr>
        <w:pStyle w:val="NoSpacing"/>
        <w:jc w:val="both"/>
        <w:rPr>
          <w:color w:val="000000"/>
        </w:rPr>
      </w:pPr>
    </w:p>
    <w:p w14:paraId="77CD7442" w14:textId="77777777" w:rsidR="009707F2" w:rsidRDefault="009707F2" w:rsidP="009707F2">
      <w:pPr>
        <w:pStyle w:val="NoSpacing"/>
        <w:jc w:val="both"/>
        <w:rPr>
          <w:color w:val="000000"/>
        </w:rPr>
      </w:pPr>
    </w:p>
    <w:p w14:paraId="1FF1FB4B" w14:textId="77777777" w:rsidR="009707F2" w:rsidRDefault="009707F2" w:rsidP="009707F2">
      <w:pPr>
        <w:pStyle w:val="NoSpacing"/>
        <w:jc w:val="both"/>
        <w:rPr>
          <w:color w:val="000000"/>
        </w:rPr>
      </w:pPr>
      <w:r>
        <w:rPr>
          <w:color w:val="000000"/>
        </w:rPr>
        <w:t>8 September 2019</w:t>
      </w:r>
    </w:p>
    <w:p w14:paraId="75A11834" w14:textId="77777777" w:rsidR="006B2F86" w:rsidRPr="00E71FC3" w:rsidRDefault="009707F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961AF" w14:textId="77777777" w:rsidR="009707F2" w:rsidRDefault="009707F2" w:rsidP="00E71FC3">
      <w:pPr>
        <w:spacing w:after="0" w:line="240" w:lineRule="auto"/>
      </w:pPr>
      <w:r>
        <w:separator/>
      </w:r>
    </w:p>
  </w:endnote>
  <w:endnote w:type="continuationSeparator" w:id="0">
    <w:p w14:paraId="1BC393A1" w14:textId="77777777" w:rsidR="009707F2" w:rsidRDefault="009707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4D3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80B2" w14:textId="77777777" w:rsidR="009707F2" w:rsidRDefault="009707F2" w:rsidP="00E71FC3">
      <w:pPr>
        <w:spacing w:after="0" w:line="240" w:lineRule="auto"/>
      </w:pPr>
      <w:r>
        <w:separator/>
      </w:r>
    </w:p>
  </w:footnote>
  <w:footnote w:type="continuationSeparator" w:id="0">
    <w:p w14:paraId="181BD617" w14:textId="77777777" w:rsidR="009707F2" w:rsidRDefault="009707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7F2"/>
    <w:rsid w:val="001A7C09"/>
    <w:rsid w:val="00577BD5"/>
    <w:rsid w:val="00656CBA"/>
    <w:rsid w:val="006A1F77"/>
    <w:rsid w:val="00733BE7"/>
    <w:rsid w:val="009707F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B3758"/>
  <w15:chartTrackingRefBased/>
  <w15:docId w15:val="{C4B5088A-C2A7-4BD4-8EA7-70701E2D9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707F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2019-12-19T19:55:00Z</dcterms:created>
  <dcterms:modified xsi:type="dcterms:W3CDTF">2019-12-19T19:56:00Z</dcterms:modified>
</cp:coreProperties>
</file>